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EA0BA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«Детский сад № 151 комбинированного вида» Ново-Савиновского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EA0BA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420066, Республика Татарстан, г. Казань, ул. Бондаренко, д.10а; Петручик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EA0BA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EA0BA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EA0BA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EA0BA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EA0BA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EA0BA6" w:rsidRPr="00EA0BA6">
          <w:rPr>
            <w:b w:val="0"/>
          </w:rPr>
          <w:t xml:space="preserve"> 1.2.0.21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EA0BA6" w:rsidP="00232C8F">
            <w:pPr>
              <w:rPr>
                <w:i/>
              </w:rPr>
            </w:pPr>
            <w:r>
              <w:rPr>
                <w:i/>
              </w:rPr>
              <w:t>Воспитатель (по обучению татарскому языку)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EA0BA6" w:rsidP="00232C8F">
            <w:r>
              <w:t>20437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EA0BA6" w:rsidRPr="00EA0BA6">
          <w:rPr>
            <w:rStyle w:val="aa"/>
            <w:i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EA0BA6" w:rsidRPr="00EA0BA6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EA0BA6" w:rsidRPr="00EA0BA6">
          <w:rPr>
            <w:i/>
            <w:u w:val="single"/>
          </w:rPr>
  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EA0BA6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EA0BA6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EA0BA6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EA0BA6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EA0BA6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EA0BA6" w:rsidP="0098630F">
            <w:pPr>
              <w:jc w:val="center"/>
            </w:pPr>
            <w:r>
              <w:t>038-214-558 45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EA0BA6" w:rsidRPr="00EA0BA6">
          <w:rPr>
            <w:rStyle w:val="aa"/>
            <w:i/>
          </w:rPr>
          <w:t xml:space="preserve"> ноутбук ICL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EA0BA6" w:rsidRPr="00EA0BA6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4B3F8C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4B3F8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B3F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4B3F8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B3F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4B3F8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B3F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4B3F8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B3F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4B3F8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B3F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4B3F8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B3F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4B3F8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B3F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4B3F8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B3F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4B3F8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4B3F8C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B3F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4B3F8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B3F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4B3F8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B3F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4B3F8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B3F8C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4B3F8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4B3F8C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B3F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4B3F8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4B3F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B3F8C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4B3F8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4B3F8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4B3F8C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8781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B3F8C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B3F8C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8781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B3F8C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B3F8C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8781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B3F8C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B3F8C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4B3F8C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8781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B3F8C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B3F8C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8781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B3F8C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B3F8C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4B3F8C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8781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B3F8C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B3F8C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87815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B3F8C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B3F8C" w:rsidP="004B3F8C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4B3F8C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3673F7" w:rsidRPr="003673F7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265, СанПиН 2.4.6.2553-09, п. 4.6.1, п. 4.6.4);</w:t>
        </w:r>
        <w:r w:rsidR="003673F7" w:rsidRPr="003673F7">
          <w:rPr>
            <w:i/>
            <w:u w:val="single"/>
          </w:rPr>
          <w:tab/>
          <w:t>   </w:t>
        </w:r>
        <w:r w:rsidR="003673F7" w:rsidRPr="003673F7">
          <w:rPr>
            <w:i/>
            <w:u w:val="single"/>
          </w:rPr>
          <w:br/>
          <w:t xml:space="preserve"> 2. Рекомендуемые режимы труда и отдыха: в соответствии </w:t>
        </w:r>
        <w:r w:rsidR="003673F7">
          <w:rPr>
            <w:i/>
            <w:u w:val="single"/>
          </w:rPr>
          <w:t>с графиком работы организации;</w:t>
        </w:r>
        <w:r w:rsidR="003673F7" w:rsidRPr="003673F7">
          <w:rPr>
            <w:i/>
            <w:u w:val="single"/>
          </w:rPr>
          <w:t xml:space="preserve">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3A7B2F" w:rsidRPr="003A7B2F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EA0BA6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EA0BA6" w:rsidP="004E51DC">
            <w:pPr>
              <w:pStyle w:val="a8"/>
            </w:pPr>
            <w:r>
              <w:t>Петручик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EA0B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EA0BA6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EA0BA6" w:rsidP="004E51DC">
            <w:pPr>
              <w:pStyle w:val="a8"/>
            </w:pPr>
            <w:r>
              <w:t>Исхакова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EA0B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EA0BA6" w:rsidRPr="00EA0BA6" w:rsidTr="00EA0B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</w:p>
        </w:tc>
      </w:tr>
      <w:tr w:rsidR="00EA0BA6" w:rsidRPr="00EA0BA6" w:rsidTr="00EA0B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  <w:r w:rsidRPr="00EA0BA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  <w:r w:rsidRPr="00EA0BA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  <w:r w:rsidRPr="00EA0BA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  <w:r w:rsidRPr="00EA0BA6">
              <w:rPr>
                <w:vertAlign w:val="superscript"/>
              </w:rPr>
              <w:t>(дата)</w:t>
            </w:r>
          </w:p>
        </w:tc>
      </w:tr>
      <w:tr w:rsidR="00EA0BA6" w:rsidRPr="00EA0BA6" w:rsidTr="00EA0B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  <w:r>
              <w:t>Кашыцина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</w:p>
        </w:tc>
      </w:tr>
      <w:tr w:rsidR="00EA0BA6" w:rsidRPr="00EA0BA6" w:rsidTr="00EA0B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  <w:r w:rsidRPr="00EA0BA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  <w:r w:rsidRPr="00EA0BA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  <w:r w:rsidRPr="00EA0BA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  <w:r w:rsidRPr="00EA0BA6">
              <w:rPr>
                <w:vertAlign w:val="superscript"/>
              </w:rPr>
              <w:t>(дата)</w:t>
            </w:r>
          </w:p>
        </w:tc>
      </w:tr>
      <w:tr w:rsidR="00EA0BA6" w:rsidRPr="00EA0BA6" w:rsidTr="00EA0B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BA6" w:rsidRPr="00EA0BA6" w:rsidRDefault="00EA0BA6" w:rsidP="004E51DC">
            <w:pPr>
              <w:pStyle w:val="a8"/>
            </w:pPr>
          </w:p>
        </w:tc>
      </w:tr>
      <w:tr w:rsidR="00EA0BA6" w:rsidRPr="00EA0BA6" w:rsidTr="00EA0B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  <w:r w:rsidRPr="00EA0BA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  <w:r w:rsidRPr="00EA0BA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  <w:r w:rsidRPr="00EA0BA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A0BA6" w:rsidRPr="00EA0BA6" w:rsidRDefault="00EA0BA6" w:rsidP="004E51DC">
            <w:pPr>
              <w:pStyle w:val="a8"/>
              <w:rPr>
                <w:vertAlign w:val="superscript"/>
              </w:rPr>
            </w:pPr>
            <w:r w:rsidRPr="00EA0BA6">
              <w:rPr>
                <w:vertAlign w:val="superscript"/>
              </w:rPr>
              <w:t>(дата)</w:t>
            </w:r>
          </w:p>
        </w:tc>
      </w:tr>
    </w:tbl>
    <w:p w:rsidR="003C5C39" w:rsidRPr="003C5C39" w:rsidRDefault="005F6B08" w:rsidP="003C5C39">
      <w:bookmarkStart w:id="33" w:name="_GoBack"/>
      <w:bookmarkEnd w:id="33"/>
      <w:r w:rsidRPr="005F6B08">
        <w:lastRenderedPageBreak/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3A7B2F" w:rsidTr="003A7B2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A7B2F" w:rsidRDefault="003A7B2F" w:rsidP="003C5C39">
            <w:pPr>
              <w:pStyle w:val="a8"/>
            </w:pPr>
            <w:r w:rsidRPr="003A7B2F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3A7B2F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A7B2F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3A7B2F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A7B2F" w:rsidRDefault="003A7B2F" w:rsidP="003C5C39">
            <w:pPr>
              <w:pStyle w:val="a8"/>
            </w:pPr>
            <w:r w:rsidRPr="003A7B2F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3A7B2F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A7B2F" w:rsidRDefault="00B06262" w:rsidP="003C5C39">
            <w:pPr>
              <w:pStyle w:val="a8"/>
            </w:pPr>
            <w:r>
              <w:t>12.01.2017</w:t>
            </w:r>
          </w:p>
        </w:tc>
      </w:tr>
      <w:tr w:rsidR="00EF07A3" w:rsidRPr="003A7B2F" w:rsidTr="003A7B2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3A7B2F" w:rsidRDefault="003A7B2F" w:rsidP="003C5C39">
            <w:pPr>
              <w:pStyle w:val="a8"/>
              <w:rPr>
                <w:b/>
                <w:vertAlign w:val="superscript"/>
              </w:rPr>
            </w:pPr>
            <w:r w:rsidRPr="003A7B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3A7B2F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3A7B2F" w:rsidRDefault="003A7B2F" w:rsidP="00EF07A3">
            <w:pPr>
              <w:pStyle w:val="a8"/>
              <w:rPr>
                <w:b/>
                <w:vertAlign w:val="superscript"/>
              </w:rPr>
            </w:pPr>
            <w:r w:rsidRPr="003A7B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A7B2F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3A7B2F" w:rsidRDefault="003A7B2F" w:rsidP="00EF07A3">
            <w:pPr>
              <w:pStyle w:val="a8"/>
              <w:rPr>
                <w:b/>
                <w:vertAlign w:val="superscript"/>
              </w:rPr>
            </w:pPr>
            <w:r w:rsidRPr="003A7B2F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3A7B2F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3A7B2F" w:rsidRDefault="003A7B2F" w:rsidP="00EF07A3">
            <w:pPr>
              <w:pStyle w:val="a8"/>
              <w:rPr>
                <w:vertAlign w:val="superscript"/>
              </w:rPr>
            </w:pPr>
            <w:r w:rsidRPr="003A7B2F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EA0B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EA0BA6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BC0CB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EA0BA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EA0BA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1.2.0.21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C19FE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C19FE" w:rsidRPr="009E2A4C">
            <w:rPr>
              <w:rStyle w:val="ad"/>
              <w:sz w:val="20"/>
              <w:szCs w:val="20"/>
            </w:rPr>
            <w:fldChar w:fldCharType="separate"/>
          </w:r>
          <w:r w:rsidR="00EA0BA6">
            <w:rPr>
              <w:rStyle w:val="ad"/>
              <w:noProof/>
              <w:sz w:val="20"/>
              <w:szCs w:val="20"/>
            </w:rPr>
            <w:t>1</w:t>
          </w:r>
          <w:r w:rsidR="00AC19FE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EA0BA6" w:rsidRPr="00EA0BA6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едагогический персонал"/>
    <w:docVar w:name="class" w:val=" не определен "/>
    <w:docVar w:name="close_doc_flag" w:val="0"/>
    <w:docVar w:name="co_classes" w:val="   "/>
    <w:docVar w:name="codeok" w:val=" 20437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2.0.21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24C0F785B1B946F1824BB7A0B1FB99EC"/>
    <w:docVar w:name="rm_id" w:val="17"/>
    <w:docVar w:name="rm_name" w:val="                                          "/>
    <w:docVar w:name="rm_number" w:val=" 1.2.0.21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"/>
    <w:docVar w:name="version" w:val="51"/>
  </w:docVars>
  <w:rsids>
    <w:rsidRoot w:val="00A20882"/>
    <w:rsid w:val="00000C52"/>
    <w:rsid w:val="000024F1"/>
    <w:rsid w:val="00025683"/>
    <w:rsid w:val="00046815"/>
    <w:rsid w:val="0005566C"/>
    <w:rsid w:val="000860ED"/>
    <w:rsid w:val="000905BE"/>
    <w:rsid w:val="000D1F5B"/>
    <w:rsid w:val="000E6BF7"/>
    <w:rsid w:val="00110025"/>
    <w:rsid w:val="001429B1"/>
    <w:rsid w:val="00145419"/>
    <w:rsid w:val="001456F8"/>
    <w:rsid w:val="0015635F"/>
    <w:rsid w:val="001607C8"/>
    <w:rsid w:val="001C0B20"/>
    <w:rsid w:val="001F4D8D"/>
    <w:rsid w:val="00210F21"/>
    <w:rsid w:val="00232C8F"/>
    <w:rsid w:val="00234932"/>
    <w:rsid w:val="00244615"/>
    <w:rsid w:val="002A0605"/>
    <w:rsid w:val="002E55C6"/>
    <w:rsid w:val="0030379F"/>
    <w:rsid w:val="00305B2F"/>
    <w:rsid w:val="00335F25"/>
    <w:rsid w:val="003673F7"/>
    <w:rsid w:val="00367816"/>
    <w:rsid w:val="003876C3"/>
    <w:rsid w:val="003A7B2F"/>
    <w:rsid w:val="003C24DB"/>
    <w:rsid w:val="003C5C39"/>
    <w:rsid w:val="0040104A"/>
    <w:rsid w:val="00402CAC"/>
    <w:rsid w:val="004104BD"/>
    <w:rsid w:val="00444410"/>
    <w:rsid w:val="00481C22"/>
    <w:rsid w:val="004A47AD"/>
    <w:rsid w:val="004B3F8C"/>
    <w:rsid w:val="004B78DB"/>
    <w:rsid w:val="004C4DB2"/>
    <w:rsid w:val="004E51DC"/>
    <w:rsid w:val="004E5FB2"/>
    <w:rsid w:val="00510595"/>
    <w:rsid w:val="00560848"/>
    <w:rsid w:val="00563E94"/>
    <w:rsid w:val="00576095"/>
    <w:rsid w:val="005A3A36"/>
    <w:rsid w:val="005B466C"/>
    <w:rsid w:val="005B7FE8"/>
    <w:rsid w:val="005C0A9A"/>
    <w:rsid w:val="005F6B08"/>
    <w:rsid w:val="00680300"/>
    <w:rsid w:val="0069682B"/>
    <w:rsid w:val="006C28B3"/>
    <w:rsid w:val="007049EB"/>
    <w:rsid w:val="00710271"/>
    <w:rsid w:val="00717C9F"/>
    <w:rsid w:val="00745D40"/>
    <w:rsid w:val="007462E1"/>
    <w:rsid w:val="00760207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87815"/>
    <w:rsid w:val="00A01DE4"/>
    <w:rsid w:val="00A100AB"/>
    <w:rsid w:val="00A12349"/>
    <w:rsid w:val="00A126A4"/>
    <w:rsid w:val="00A20882"/>
    <w:rsid w:val="00A7346C"/>
    <w:rsid w:val="00A87B75"/>
    <w:rsid w:val="00A91908"/>
    <w:rsid w:val="00AA4551"/>
    <w:rsid w:val="00AA46ED"/>
    <w:rsid w:val="00AA4DCC"/>
    <w:rsid w:val="00AB4DB1"/>
    <w:rsid w:val="00AC19FE"/>
    <w:rsid w:val="00AD14A4"/>
    <w:rsid w:val="00AD7C32"/>
    <w:rsid w:val="00AF3607"/>
    <w:rsid w:val="00AF796F"/>
    <w:rsid w:val="00B045C3"/>
    <w:rsid w:val="00B04F25"/>
    <w:rsid w:val="00B06262"/>
    <w:rsid w:val="00B6467E"/>
    <w:rsid w:val="00B80FB7"/>
    <w:rsid w:val="00BA3563"/>
    <w:rsid w:val="00BA5029"/>
    <w:rsid w:val="00BC0CB1"/>
    <w:rsid w:val="00BC2F3C"/>
    <w:rsid w:val="00C02721"/>
    <w:rsid w:val="00C03F4A"/>
    <w:rsid w:val="00C657AD"/>
    <w:rsid w:val="00C934BD"/>
    <w:rsid w:val="00CE3307"/>
    <w:rsid w:val="00CF1669"/>
    <w:rsid w:val="00D712B1"/>
    <w:rsid w:val="00D76DF8"/>
    <w:rsid w:val="00DB1272"/>
    <w:rsid w:val="00DB5302"/>
    <w:rsid w:val="00DD6B1F"/>
    <w:rsid w:val="00DF0C4E"/>
    <w:rsid w:val="00E124F4"/>
    <w:rsid w:val="00E36337"/>
    <w:rsid w:val="00E422CF"/>
    <w:rsid w:val="00E43EDA"/>
    <w:rsid w:val="00E503D2"/>
    <w:rsid w:val="00EA0BA6"/>
    <w:rsid w:val="00EB72AD"/>
    <w:rsid w:val="00EC37A1"/>
    <w:rsid w:val="00EF07A3"/>
    <w:rsid w:val="00EF3DC4"/>
    <w:rsid w:val="00F31AF6"/>
    <w:rsid w:val="00F55FB6"/>
    <w:rsid w:val="00F76072"/>
    <w:rsid w:val="00FB001B"/>
    <w:rsid w:val="00FB24BF"/>
    <w:rsid w:val="00FD0BA7"/>
    <w:rsid w:val="00FD2BA8"/>
    <w:rsid w:val="00FD6B40"/>
    <w:rsid w:val="00FE00E9"/>
    <w:rsid w:val="00FE21DE"/>
    <w:rsid w:val="00FE45BF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16</cp:revision>
  <dcterms:created xsi:type="dcterms:W3CDTF">2014-05-28T12:30:00Z</dcterms:created>
  <dcterms:modified xsi:type="dcterms:W3CDTF">2017-01-16T13:16:00Z</dcterms:modified>
</cp:coreProperties>
</file>